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CD0" w:rsidRDefault="00BF3CD0" w:rsidP="00BF3CD0">
      <w:pPr>
        <w:pStyle w:val="Prrafodelista"/>
        <w:spacing w:after="120" w:line="264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EF6197" w:rsidRPr="00BE21B3" w:rsidRDefault="00EF6197" w:rsidP="00EF6197">
      <w:pPr>
        <w:jc w:val="center"/>
        <w:rPr>
          <w:rFonts w:ascii="Arial" w:hAnsi="Arial" w:cs="Arial"/>
          <w:b/>
          <w:u w:val="single"/>
        </w:rPr>
      </w:pPr>
      <w:r w:rsidRPr="00BE21B3">
        <w:rPr>
          <w:rFonts w:ascii="Arial" w:hAnsi="Arial" w:cs="Arial"/>
          <w:b/>
          <w:u w:val="single"/>
        </w:rPr>
        <w:t xml:space="preserve">DELEGACIÓN DE REPRESENTACIÓN Y DE VOTO </w:t>
      </w:r>
      <w:r w:rsidR="00113CAE">
        <w:rPr>
          <w:rFonts w:ascii="Arial" w:hAnsi="Arial" w:cs="Arial"/>
          <w:b/>
          <w:u w:val="single"/>
        </w:rPr>
        <w:t xml:space="preserve">PARA </w:t>
      </w:r>
      <w:r w:rsidR="00824CEB">
        <w:rPr>
          <w:rFonts w:ascii="Arial" w:hAnsi="Arial" w:cs="Arial"/>
          <w:b/>
          <w:u w:val="single"/>
        </w:rPr>
        <w:t>EL COMITÉ</w:t>
      </w:r>
      <w:r w:rsidRPr="00BE21B3">
        <w:rPr>
          <w:rFonts w:ascii="Arial" w:hAnsi="Arial" w:cs="Arial"/>
          <w:b/>
          <w:u w:val="single"/>
        </w:rPr>
        <w:t xml:space="preserve"> DE SEGUIMIENTO FEDER 2021-2027</w:t>
      </w:r>
    </w:p>
    <w:p w:rsidR="00EF6197" w:rsidRPr="00BE21B3" w:rsidRDefault="00EF6197" w:rsidP="00EF6197">
      <w:pPr>
        <w:jc w:val="both"/>
        <w:rPr>
          <w:rFonts w:ascii="Arial" w:hAnsi="Arial" w:cs="Arial"/>
        </w:rPr>
      </w:pPr>
    </w:p>
    <w:p w:rsidR="00EF6197" w:rsidRPr="00BE21B3" w:rsidRDefault="00EF6197" w:rsidP="00EF6197">
      <w:pPr>
        <w:jc w:val="both"/>
        <w:rPr>
          <w:rFonts w:ascii="Arial" w:hAnsi="Arial" w:cs="Arial"/>
        </w:rPr>
      </w:pPr>
    </w:p>
    <w:p w:rsidR="0061563D" w:rsidRPr="00BE21B3" w:rsidRDefault="0061563D" w:rsidP="0061563D">
      <w:pPr>
        <w:jc w:val="both"/>
        <w:rPr>
          <w:rFonts w:ascii="Arial" w:hAnsi="Arial" w:cs="Arial"/>
        </w:rPr>
      </w:pPr>
      <w:r w:rsidRPr="000B5A9C">
        <w:rPr>
          <w:rFonts w:ascii="Arial" w:hAnsi="Arial" w:cs="Arial"/>
          <w:color w:val="FF0000"/>
        </w:rPr>
        <w:t xml:space="preserve">Doña </w:t>
      </w:r>
      <w:r w:rsidRPr="000B5A9C">
        <w:rPr>
          <w:rFonts w:ascii="Arial" w:hAnsi="Arial" w:cs="Arial"/>
          <w:b/>
          <w:color w:val="FF0000"/>
          <w:szCs w:val="24"/>
        </w:rPr>
        <w:t>ESPERANZA SAMBLÁS QUINTANA</w:t>
      </w:r>
      <w:r w:rsidRPr="000B5A9C">
        <w:rPr>
          <w:rFonts w:ascii="Arial" w:hAnsi="Arial" w:cs="Arial"/>
          <w:color w:val="FF0000"/>
          <w:szCs w:val="24"/>
        </w:rPr>
        <w:t>,</w:t>
      </w:r>
      <w:r w:rsidRPr="000B5A9C">
        <w:rPr>
          <w:rFonts w:ascii="Arial" w:hAnsi="Arial" w:cs="Arial"/>
          <w:color w:val="FF0000"/>
        </w:rPr>
        <w:t xml:space="preserve"> </w:t>
      </w:r>
      <w:r w:rsidRPr="000B5A9C">
        <w:rPr>
          <w:rFonts w:ascii="Arial" w:hAnsi="Arial" w:cs="Arial"/>
          <w:b/>
          <w:color w:val="FF0000"/>
          <w:szCs w:val="24"/>
        </w:rPr>
        <w:t>DIRECTORA GENERAL DE FONDOS EUROPEOS</w:t>
      </w:r>
      <w:r w:rsidRPr="000B5A9C">
        <w:rPr>
          <w:rFonts w:ascii="Arial" w:hAnsi="Arial" w:cs="Arial"/>
          <w:color w:val="FF0000"/>
          <w:szCs w:val="24"/>
        </w:rPr>
        <w:t xml:space="preserve"> </w:t>
      </w:r>
      <w:r w:rsidRPr="00BE21B3">
        <w:rPr>
          <w:rFonts w:ascii="Arial" w:hAnsi="Arial" w:cs="Arial"/>
        </w:rPr>
        <w:t xml:space="preserve">del Ministerio de </w:t>
      </w:r>
      <w:r w:rsidRPr="00BE21B3">
        <w:rPr>
          <w:rFonts w:ascii="Arial" w:hAnsi="Arial" w:cs="Arial"/>
          <w:szCs w:val="24"/>
        </w:rPr>
        <w:t xml:space="preserve">Hacienda </w:t>
      </w:r>
    </w:p>
    <w:p w:rsidR="0061563D" w:rsidRDefault="0061563D" w:rsidP="0061563D">
      <w:pPr>
        <w:jc w:val="both"/>
        <w:rPr>
          <w:rFonts w:ascii="Arial" w:hAnsi="Arial" w:cs="Arial"/>
        </w:rPr>
      </w:pPr>
    </w:p>
    <w:p w:rsidR="0061563D" w:rsidRPr="00BE21B3" w:rsidRDefault="0061563D" w:rsidP="0061563D">
      <w:pPr>
        <w:jc w:val="both"/>
        <w:rPr>
          <w:rFonts w:ascii="Arial" w:hAnsi="Arial" w:cs="Arial"/>
        </w:rPr>
      </w:pPr>
      <w:r w:rsidRPr="00BE21B3">
        <w:rPr>
          <w:rFonts w:ascii="Arial" w:hAnsi="Arial" w:cs="Arial"/>
        </w:rPr>
        <w:t xml:space="preserve">en su condición de </w:t>
      </w:r>
      <w:r>
        <w:rPr>
          <w:rFonts w:ascii="Arial" w:hAnsi="Arial" w:cs="Arial"/>
        </w:rPr>
        <w:t>responsable máxima de la Dirección General de Fondos Europeos</w:t>
      </w:r>
      <w:r w:rsidRPr="00BE21B3">
        <w:rPr>
          <w:rFonts w:ascii="Arial" w:hAnsi="Arial" w:cs="Arial"/>
        </w:rPr>
        <w:t xml:space="preserve"> del Ministerio de </w:t>
      </w:r>
      <w:r w:rsidRPr="00BE21B3">
        <w:rPr>
          <w:rFonts w:ascii="Arial" w:hAnsi="Arial" w:cs="Arial"/>
          <w:szCs w:val="24"/>
        </w:rPr>
        <w:t>Hacienda</w:t>
      </w:r>
      <w:r>
        <w:rPr>
          <w:rFonts w:ascii="Arial" w:hAnsi="Arial" w:cs="Arial"/>
          <w:szCs w:val="24"/>
        </w:rPr>
        <w:t>,</w:t>
      </w:r>
      <w:r w:rsidRPr="00BE21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en relación con </w:t>
      </w:r>
      <w:r w:rsidRPr="00BE21B3">
        <w:rPr>
          <w:rFonts w:ascii="Arial" w:hAnsi="Arial" w:cs="Arial"/>
        </w:rPr>
        <w:t xml:space="preserve">los Programas </w:t>
      </w:r>
      <w:r>
        <w:rPr>
          <w:rFonts w:ascii="Arial" w:hAnsi="Arial" w:cs="Arial"/>
        </w:rPr>
        <w:t xml:space="preserve">FEDER </w:t>
      </w:r>
      <w:r w:rsidRPr="00BE21B3">
        <w:rPr>
          <w:rFonts w:ascii="Arial" w:hAnsi="Arial" w:cs="Arial"/>
        </w:rPr>
        <w:t>2021-2027 del Fondo Europeo de Desarrollo Regiona</w:t>
      </w:r>
      <w:bookmarkStart w:id="0" w:name="_GoBack"/>
      <w:bookmarkEnd w:id="0"/>
      <w:r w:rsidRPr="00BE21B3">
        <w:rPr>
          <w:rFonts w:ascii="Arial" w:hAnsi="Arial" w:cs="Arial"/>
        </w:rPr>
        <w:t>l</w:t>
      </w:r>
      <w:r>
        <w:rPr>
          <w:rFonts w:ascii="Arial" w:hAnsi="Arial" w:cs="Arial"/>
        </w:rPr>
        <w:t>,</w:t>
      </w:r>
    </w:p>
    <w:p w:rsidR="0061563D" w:rsidRDefault="0061563D" w:rsidP="0061563D">
      <w:pPr>
        <w:jc w:val="both"/>
        <w:rPr>
          <w:rFonts w:ascii="Arial" w:hAnsi="Arial" w:cs="Arial"/>
        </w:rPr>
      </w:pPr>
    </w:p>
    <w:p w:rsidR="0061563D" w:rsidRPr="00BE21B3" w:rsidRDefault="0061563D" w:rsidP="006156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habiendo sido convocada</w:t>
      </w:r>
      <w:r w:rsidRPr="00BE21B3">
        <w:rPr>
          <w:rFonts w:ascii="Arial" w:hAnsi="Arial" w:cs="Arial"/>
        </w:rPr>
        <w:t xml:space="preserve"> para asistir, en calidad de </w:t>
      </w:r>
      <w:r>
        <w:rPr>
          <w:rFonts w:ascii="Arial" w:hAnsi="Arial" w:cs="Arial"/>
        </w:rPr>
        <w:t>PRESIDENT</w:t>
      </w:r>
      <w:r w:rsidR="007E2CAA">
        <w:rPr>
          <w:rFonts w:ascii="Arial" w:hAnsi="Arial" w:cs="Arial"/>
        </w:rPr>
        <w:t>A</w:t>
      </w:r>
      <w:r w:rsidRPr="00BE21B3">
        <w:rPr>
          <w:rFonts w:ascii="Arial" w:hAnsi="Arial" w:cs="Arial"/>
        </w:rPr>
        <w:t xml:space="preserve">, a </w:t>
      </w:r>
      <w:r>
        <w:rPr>
          <w:rFonts w:ascii="Arial" w:hAnsi="Arial" w:cs="Arial"/>
        </w:rPr>
        <w:t>la reunión</w:t>
      </w:r>
      <w:r w:rsidRPr="00BE21B3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>l</w:t>
      </w:r>
      <w:r w:rsidRPr="00BE21B3">
        <w:rPr>
          <w:rFonts w:ascii="Arial" w:hAnsi="Arial" w:cs="Arial"/>
        </w:rPr>
        <w:t xml:space="preserve"> Comité de Seguimiento del </w:t>
      </w:r>
      <w:r w:rsidRPr="006420C0">
        <w:rPr>
          <w:rFonts w:ascii="Arial" w:hAnsi="Arial" w:cs="Arial"/>
          <w:b/>
          <w:u w:val="single"/>
        </w:rPr>
        <w:t>Programa F</w:t>
      </w:r>
      <w:r w:rsidRPr="00EF6197">
        <w:rPr>
          <w:rFonts w:ascii="Arial" w:hAnsi="Arial" w:cs="Arial"/>
          <w:b/>
          <w:u w:val="single"/>
        </w:rPr>
        <w:t xml:space="preserve">EDER </w:t>
      </w:r>
      <w:r w:rsidR="00AE5F8D">
        <w:rPr>
          <w:rFonts w:ascii="Arial" w:hAnsi="Arial" w:cs="Arial"/>
          <w:b/>
          <w:u w:val="single"/>
        </w:rPr>
        <w:t xml:space="preserve">de </w:t>
      </w:r>
      <w:r w:rsidR="000B5A9C">
        <w:rPr>
          <w:rFonts w:ascii="Arial" w:hAnsi="Arial" w:cs="Arial"/>
          <w:b/>
          <w:u w:val="single"/>
        </w:rPr>
        <w:t>PAIS VASCO</w:t>
      </w:r>
      <w:r w:rsidR="008C4F1E">
        <w:rPr>
          <w:rFonts w:ascii="Arial" w:hAnsi="Arial" w:cs="Arial"/>
          <w:b/>
          <w:u w:val="single"/>
        </w:rPr>
        <w:t xml:space="preserve"> </w:t>
      </w:r>
      <w:r w:rsidR="008C4F1E" w:rsidRPr="00EF6197">
        <w:rPr>
          <w:rFonts w:ascii="Arial" w:hAnsi="Arial" w:cs="Arial"/>
          <w:b/>
          <w:u w:val="single"/>
        </w:rPr>
        <w:t>2021-2027</w:t>
      </w:r>
      <w:r w:rsidRPr="00BE21B3">
        <w:rPr>
          <w:rFonts w:ascii="Arial" w:hAnsi="Arial" w:cs="Arial"/>
        </w:rPr>
        <w:t xml:space="preserve">, constituido conforme a lo establecido en los artículos 38 y siguientes del Reglamento (UE) 2021/1060 del Parlamento Europeo y del Consejo, por el que se establecen las disposiciones comunes relativas, entre otros, al Fondo Europeo de Desarrollo Regional, </w:t>
      </w:r>
      <w:r>
        <w:rPr>
          <w:rFonts w:ascii="Arial" w:hAnsi="Arial" w:cs="Arial"/>
        </w:rPr>
        <w:t xml:space="preserve">que se celebrará el día </w:t>
      </w:r>
      <w:r w:rsidR="000B5A9C">
        <w:rPr>
          <w:rFonts w:ascii="Arial" w:hAnsi="Arial" w:cs="Arial"/>
          <w:b/>
          <w:u w:val="single"/>
        </w:rPr>
        <w:t>23/04/2024.</w:t>
      </w:r>
    </w:p>
    <w:p w:rsidR="0061563D" w:rsidRDefault="0061563D" w:rsidP="0061563D">
      <w:pPr>
        <w:jc w:val="both"/>
        <w:rPr>
          <w:rFonts w:ascii="Arial" w:hAnsi="Arial" w:cs="Arial"/>
        </w:rPr>
      </w:pPr>
    </w:p>
    <w:p w:rsidR="0061563D" w:rsidRDefault="0061563D" w:rsidP="0061563D">
      <w:pPr>
        <w:jc w:val="both"/>
        <w:rPr>
          <w:rFonts w:ascii="Arial" w:hAnsi="Arial" w:cs="Arial"/>
        </w:rPr>
      </w:pPr>
      <w:r w:rsidRPr="00EF6197">
        <w:rPr>
          <w:rFonts w:ascii="Arial" w:hAnsi="Arial" w:cs="Arial"/>
          <w:b/>
        </w:rPr>
        <w:t>DELEGA</w:t>
      </w:r>
      <w:r w:rsidRPr="00BE21B3">
        <w:rPr>
          <w:rFonts w:ascii="Arial" w:hAnsi="Arial" w:cs="Arial"/>
        </w:rPr>
        <w:t xml:space="preserve"> su representación y voto a favor de la persona que asista a </w:t>
      </w:r>
      <w:r>
        <w:rPr>
          <w:rFonts w:ascii="Arial" w:hAnsi="Arial" w:cs="Arial"/>
        </w:rPr>
        <w:t>la reunión</w:t>
      </w:r>
      <w:r w:rsidRPr="00BE21B3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>l</w:t>
      </w:r>
      <w:r w:rsidRPr="00BE21B3">
        <w:rPr>
          <w:rFonts w:ascii="Arial" w:hAnsi="Arial" w:cs="Arial"/>
        </w:rPr>
        <w:t xml:space="preserve"> Comité de Seguimiento en representación de la Subdirección General de Gestión del FEDER de la Dirección General de Fondos Europeos del Ministerio de Hacienda </w:t>
      </w:r>
      <w:r>
        <w:rPr>
          <w:rFonts w:ascii="Arial" w:hAnsi="Arial" w:cs="Arial"/>
        </w:rPr>
        <w:t>como Autoridad de Gestión del Programa</w:t>
      </w:r>
      <w:r w:rsidRPr="00BE21B3">
        <w:rPr>
          <w:rFonts w:ascii="Arial" w:hAnsi="Arial" w:cs="Arial"/>
        </w:rPr>
        <w:t>.</w:t>
      </w:r>
    </w:p>
    <w:p w:rsidR="0061563D" w:rsidRDefault="0061563D" w:rsidP="0061563D">
      <w:pPr>
        <w:jc w:val="both"/>
        <w:rPr>
          <w:rFonts w:ascii="Arial" w:hAnsi="Arial" w:cs="Arial"/>
        </w:rPr>
      </w:pPr>
    </w:p>
    <w:p w:rsidR="0061563D" w:rsidRDefault="0061563D" w:rsidP="0061563D">
      <w:pPr>
        <w:jc w:val="both"/>
        <w:rPr>
          <w:rFonts w:ascii="Arial" w:hAnsi="Arial" w:cs="Arial"/>
        </w:rPr>
      </w:pPr>
      <w:r w:rsidRPr="007C15B1">
        <w:rPr>
          <w:rFonts w:ascii="Arial" w:hAnsi="Arial" w:cs="Arial"/>
        </w:rPr>
        <w:t xml:space="preserve">En caso de que, en el marco de una votación, la persona representante se encuentre incursa en una situación de conflicto de interés, se entenderá que </w:t>
      </w:r>
      <w:r w:rsidRPr="000B5A9C">
        <w:rPr>
          <w:rFonts w:ascii="Arial" w:hAnsi="Arial" w:cs="Arial"/>
          <w:color w:val="FF0000"/>
        </w:rPr>
        <w:t xml:space="preserve">doña </w:t>
      </w:r>
      <w:r w:rsidRPr="000B5A9C">
        <w:rPr>
          <w:rFonts w:ascii="Arial" w:hAnsi="Arial" w:cs="Arial"/>
          <w:color w:val="FF0000"/>
          <w:szCs w:val="24"/>
        </w:rPr>
        <w:t>ESPERANZA SAMBLÁS QUINTANA</w:t>
      </w:r>
      <w:r w:rsidRPr="000B5A9C">
        <w:rPr>
          <w:rFonts w:ascii="Arial" w:hAnsi="Arial" w:cs="Arial"/>
          <w:color w:val="FF0000"/>
        </w:rPr>
        <w:t xml:space="preserve"> </w:t>
      </w:r>
      <w:r w:rsidRPr="007C15B1">
        <w:rPr>
          <w:rFonts w:ascii="Arial" w:hAnsi="Arial" w:cs="Arial"/>
        </w:rPr>
        <w:t xml:space="preserve">ha designado para dicho supuesto, como representante, a la persona </w:t>
      </w:r>
      <w:r>
        <w:rPr>
          <w:rFonts w:ascii="Arial" w:hAnsi="Arial" w:cs="Arial"/>
        </w:rPr>
        <w:t>que</w:t>
      </w:r>
      <w:r w:rsidRPr="0037682B">
        <w:rPr>
          <w:rFonts w:ascii="Arial" w:hAnsi="Arial" w:cs="Arial"/>
        </w:rPr>
        <w:t xml:space="preserve"> asista </w:t>
      </w:r>
      <w:r>
        <w:rPr>
          <w:rFonts w:ascii="Arial" w:hAnsi="Arial" w:cs="Arial"/>
        </w:rPr>
        <w:t>a la reunión</w:t>
      </w:r>
      <w:r w:rsidRPr="00BE21B3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>l</w:t>
      </w:r>
      <w:r w:rsidRPr="00BE21B3">
        <w:rPr>
          <w:rFonts w:ascii="Arial" w:hAnsi="Arial" w:cs="Arial"/>
        </w:rPr>
        <w:t xml:space="preserve"> Comité de Seguimiento </w:t>
      </w:r>
      <w:r w:rsidRPr="0037682B">
        <w:rPr>
          <w:rFonts w:ascii="Arial" w:hAnsi="Arial" w:cs="Arial"/>
        </w:rPr>
        <w:t>en representación de la Subdirección General de</w:t>
      </w:r>
      <w:r>
        <w:rPr>
          <w:rFonts w:ascii="Arial" w:hAnsi="Arial" w:cs="Arial"/>
        </w:rPr>
        <w:t xml:space="preserve"> Programación y Evaluación de Fondos Europeos </w:t>
      </w:r>
      <w:r w:rsidRPr="0037682B">
        <w:rPr>
          <w:rFonts w:ascii="Arial" w:hAnsi="Arial" w:cs="Arial"/>
        </w:rPr>
        <w:t>de la Dirección General</w:t>
      </w:r>
      <w:r>
        <w:rPr>
          <w:rFonts w:ascii="Arial" w:hAnsi="Arial" w:cs="Arial"/>
        </w:rPr>
        <w:t xml:space="preserve"> de Fondos Europeos del Ministerio de Hacienda.</w:t>
      </w:r>
    </w:p>
    <w:p w:rsidR="0061563D" w:rsidRDefault="0061563D" w:rsidP="0061563D">
      <w:pPr>
        <w:jc w:val="both"/>
        <w:rPr>
          <w:rFonts w:ascii="Arial" w:hAnsi="Arial" w:cs="Arial"/>
        </w:rPr>
      </w:pPr>
    </w:p>
    <w:p w:rsidR="0061563D" w:rsidRPr="00BE21B3" w:rsidRDefault="0061563D" w:rsidP="0061563D">
      <w:pPr>
        <w:jc w:val="both"/>
        <w:rPr>
          <w:rFonts w:ascii="Arial" w:hAnsi="Arial" w:cs="Arial"/>
        </w:rPr>
      </w:pPr>
      <w:r w:rsidRPr="00BE21B3">
        <w:rPr>
          <w:rFonts w:ascii="Arial" w:hAnsi="Arial" w:cs="Arial"/>
        </w:rPr>
        <w:t xml:space="preserve">La asistencia personal a la reunión del Comité de Seguimiento de </w:t>
      </w:r>
      <w:r w:rsidRPr="000B5A9C">
        <w:rPr>
          <w:rFonts w:ascii="Arial" w:hAnsi="Arial" w:cs="Arial"/>
          <w:b/>
          <w:color w:val="FF0000"/>
        </w:rPr>
        <w:t>doña</w:t>
      </w:r>
      <w:r w:rsidRPr="000B5A9C">
        <w:rPr>
          <w:rFonts w:ascii="Arial" w:hAnsi="Arial" w:cs="Arial"/>
          <w:b/>
        </w:rPr>
        <w:t xml:space="preserve"> </w:t>
      </w:r>
      <w:r w:rsidRPr="000B5A9C">
        <w:rPr>
          <w:rFonts w:ascii="Arial" w:hAnsi="Arial" w:cs="Arial"/>
          <w:b/>
          <w:color w:val="FF0000"/>
          <w:szCs w:val="24"/>
        </w:rPr>
        <w:t>E</w:t>
      </w:r>
      <w:r w:rsidRPr="000B5A9C">
        <w:rPr>
          <w:rFonts w:ascii="Arial" w:hAnsi="Arial" w:cs="Arial"/>
          <w:color w:val="FF0000"/>
          <w:szCs w:val="24"/>
        </w:rPr>
        <w:t>SPERANZA SAMBLÁS QUINTANA</w:t>
      </w:r>
      <w:r w:rsidRPr="00BE21B3">
        <w:rPr>
          <w:rFonts w:ascii="Arial" w:hAnsi="Arial" w:cs="Arial"/>
        </w:rPr>
        <w:t xml:space="preserve"> dejará sin efecto la presente delegación.</w:t>
      </w:r>
    </w:p>
    <w:p w:rsidR="0061563D" w:rsidRDefault="0061563D" w:rsidP="0061563D">
      <w:pPr>
        <w:jc w:val="both"/>
        <w:rPr>
          <w:rFonts w:ascii="Arial" w:hAnsi="Arial" w:cs="Arial"/>
        </w:rPr>
      </w:pPr>
    </w:p>
    <w:p w:rsidR="0061563D" w:rsidRPr="00BE21B3" w:rsidRDefault="0061563D" w:rsidP="0061563D">
      <w:pPr>
        <w:jc w:val="both"/>
        <w:rPr>
          <w:rFonts w:ascii="Arial" w:hAnsi="Arial" w:cs="Arial"/>
        </w:rPr>
      </w:pPr>
    </w:p>
    <w:p w:rsidR="00EF6197" w:rsidRPr="00BE21B3" w:rsidRDefault="00EF6197" w:rsidP="00EF6197">
      <w:pPr>
        <w:jc w:val="both"/>
        <w:rPr>
          <w:rFonts w:ascii="Arial" w:hAnsi="Arial" w:cs="Arial"/>
        </w:rPr>
      </w:pPr>
    </w:p>
    <w:p w:rsidR="00EF6197" w:rsidRPr="00BE21B3" w:rsidRDefault="00EF6197" w:rsidP="00EF6197">
      <w:pPr>
        <w:jc w:val="both"/>
        <w:rPr>
          <w:rFonts w:ascii="Arial" w:hAnsi="Arial" w:cs="Arial"/>
        </w:rPr>
      </w:pPr>
      <w:r w:rsidRPr="00BE21B3">
        <w:rPr>
          <w:rFonts w:ascii="Arial" w:hAnsi="Arial" w:cs="Arial"/>
        </w:rPr>
        <w:t xml:space="preserve">En </w:t>
      </w:r>
      <w:r w:rsidR="001C048D">
        <w:rPr>
          <w:rFonts w:ascii="Arial" w:hAnsi="Arial" w:cs="Arial"/>
          <w:szCs w:val="22"/>
        </w:rPr>
        <w:t>Madrid</w:t>
      </w:r>
      <w:r w:rsidRPr="00BE21B3">
        <w:rPr>
          <w:rFonts w:ascii="Arial" w:hAnsi="Arial" w:cs="Arial"/>
          <w:szCs w:val="22"/>
        </w:rPr>
        <w:t>,</w:t>
      </w:r>
      <w:r w:rsidR="00113CAE">
        <w:rPr>
          <w:rFonts w:ascii="Arial" w:hAnsi="Arial" w:cs="Arial"/>
        </w:rPr>
        <w:t xml:space="preserve"> </w:t>
      </w:r>
      <w:r w:rsidR="0061563D">
        <w:rPr>
          <w:rFonts w:ascii="Arial" w:hAnsi="Arial" w:cs="Arial"/>
          <w:szCs w:val="22"/>
        </w:rPr>
        <w:t>abril</w:t>
      </w:r>
      <w:r w:rsidRPr="00BE21B3">
        <w:rPr>
          <w:rFonts w:ascii="Arial" w:hAnsi="Arial" w:cs="Arial"/>
          <w:szCs w:val="22"/>
        </w:rPr>
        <w:t xml:space="preserve"> de </w:t>
      </w:r>
      <w:r w:rsidR="001C048D">
        <w:rPr>
          <w:rFonts w:ascii="Arial" w:hAnsi="Arial" w:cs="Arial"/>
        </w:rPr>
        <w:t>2024</w:t>
      </w:r>
    </w:p>
    <w:p w:rsidR="00EF6197" w:rsidRPr="00BE21B3" w:rsidRDefault="00EF6197" w:rsidP="00EF6197">
      <w:pPr>
        <w:jc w:val="both"/>
        <w:rPr>
          <w:rFonts w:ascii="Arial" w:hAnsi="Arial" w:cs="Arial"/>
        </w:rPr>
      </w:pPr>
    </w:p>
    <w:p w:rsidR="00EF6197" w:rsidRPr="00BE21B3" w:rsidRDefault="00EF6197" w:rsidP="00EF6197">
      <w:pPr>
        <w:jc w:val="center"/>
        <w:rPr>
          <w:rFonts w:ascii="Arial" w:hAnsi="Arial" w:cs="Arial"/>
        </w:rPr>
      </w:pPr>
      <w:r w:rsidRPr="00BE21B3">
        <w:rPr>
          <w:rFonts w:ascii="Arial" w:hAnsi="Arial" w:cs="Arial"/>
        </w:rPr>
        <w:t>Firma</w:t>
      </w:r>
      <w:r>
        <w:rPr>
          <w:rFonts w:ascii="Arial" w:hAnsi="Arial" w:cs="Arial"/>
        </w:rPr>
        <w:t>do electrónicamente</w:t>
      </w:r>
    </w:p>
    <w:p w:rsidR="001C59FC" w:rsidRDefault="001C59FC" w:rsidP="00EF6197">
      <w:pPr>
        <w:pStyle w:val="Prrafodelista"/>
        <w:spacing w:after="120" w:line="264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</w:p>
    <w:sectPr w:rsidR="001C59FC" w:rsidSect="00E243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2F1" w:rsidRDefault="002862F1">
      <w:r>
        <w:separator/>
      </w:r>
    </w:p>
  </w:endnote>
  <w:endnote w:type="continuationSeparator" w:id="0">
    <w:p w:rsidR="002862F1" w:rsidRDefault="0028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2F1" w:rsidRDefault="002862F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862F1" w:rsidRDefault="002862F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2F1" w:rsidRDefault="002862F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2862F1" w:rsidRDefault="002862F1">
    <w:pPr>
      <w:pStyle w:val="Piedepgin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2F1" w:rsidRDefault="002862F1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noProof/>
        <w:sz w:val="14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3914775</wp:posOffset>
              </wp:positionH>
              <wp:positionV relativeFrom="paragraph">
                <wp:posOffset>-18415</wp:posOffset>
              </wp:positionV>
              <wp:extent cx="0" cy="1030605"/>
              <wp:effectExtent l="0" t="0" r="0" b="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06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9623BE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25pt,-1.45pt" to="308.25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" o:allowincell="f"/>
          </w:pict>
        </mc:Fallback>
      </mc:AlternateContent>
    </w:r>
    <w:r>
      <w:rPr>
        <w:rFonts w:ascii="Gill Sans MT" w:hAnsi="Gill Sans MT"/>
        <w:sz w:val="14"/>
      </w:rPr>
      <w:t xml:space="preserve">Pº DE </w:t>
    </w:r>
    <w:smartTag w:uri="urn:schemas-microsoft-com:office:smarttags" w:element="PersonName">
      <w:smartTagPr>
        <w:attr w:name="ProductID" w:val="LA CASTELLANA"/>
      </w:smartTagPr>
      <w:r>
        <w:rPr>
          <w:rFonts w:ascii="Gill Sans MT" w:hAnsi="Gill Sans MT"/>
          <w:sz w:val="14"/>
        </w:rPr>
        <w:t>LA CASTELLANA</w:t>
      </w:r>
    </w:smartTag>
    <w:r>
      <w:rPr>
        <w:rFonts w:ascii="Gill Sans MT" w:hAnsi="Gill Sans MT"/>
        <w:sz w:val="14"/>
      </w:rPr>
      <w:t>, 162</w:t>
    </w:r>
  </w:p>
  <w:p w:rsidR="002862F1" w:rsidRDefault="002862F1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28071 MADRID</w:t>
    </w:r>
  </w:p>
  <w:p w:rsidR="002862F1" w:rsidRDefault="002862F1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Tel: 91 583 53 10</w:t>
    </w:r>
  </w:p>
  <w:p w:rsidR="002862F1" w:rsidRDefault="002862F1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Fax: 91 583 00 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2F1" w:rsidRDefault="002862F1">
      <w:r>
        <w:separator/>
      </w:r>
    </w:p>
  </w:footnote>
  <w:footnote w:type="continuationSeparator" w:id="0">
    <w:p w:rsidR="002862F1" w:rsidRDefault="00286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48D" w:rsidRDefault="001C04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48D" w:rsidRDefault="001C048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2F1" w:rsidRDefault="002862F1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796290</wp:posOffset>
              </wp:positionH>
              <wp:positionV relativeFrom="paragraph">
                <wp:posOffset>57150</wp:posOffset>
              </wp:positionV>
              <wp:extent cx="1590675" cy="1190625"/>
              <wp:effectExtent l="0" t="0" r="9525" b="952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0675" cy="1190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62F1" w:rsidRPr="002862F1" w:rsidRDefault="002862F1">
                          <w:pPr>
                            <w:pStyle w:val="Ttulo2"/>
                            <w:rPr>
                              <w:sz w:val="20"/>
                            </w:rPr>
                          </w:pPr>
                          <w:r w:rsidRPr="002862F1">
                            <w:rPr>
                              <w:sz w:val="20"/>
                            </w:rPr>
                            <w:t>VICEPRESIDENCIA PRIMERA DEL GOBIERNO</w:t>
                          </w:r>
                        </w:p>
                        <w:p w:rsidR="002862F1" w:rsidRDefault="002862F1">
                          <w:pPr>
                            <w:pStyle w:val="Ttulo2"/>
                          </w:pPr>
                        </w:p>
                        <w:p w:rsidR="002862F1" w:rsidRPr="002862F1" w:rsidRDefault="002862F1">
                          <w:pPr>
                            <w:pStyle w:val="Ttulo2"/>
                            <w:rPr>
                              <w:sz w:val="20"/>
                            </w:rPr>
                          </w:pPr>
                          <w:r w:rsidRPr="002862F1">
                            <w:rPr>
                              <w:sz w:val="20"/>
                            </w:rPr>
                            <w:t xml:space="preserve">MINISTERIO </w:t>
                          </w:r>
                        </w:p>
                        <w:p w:rsidR="002862F1" w:rsidRPr="002862F1" w:rsidRDefault="002862F1" w:rsidP="00F22708">
                          <w:pPr>
                            <w:pStyle w:val="Ttulo2"/>
                            <w:rPr>
                              <w:sz w:val="20"/>
                            </w:rPr>
                          </w:pPr>
                          <w:r w:rsidRPr="002862F1">
                            <w:rPr>
                              <w:sz w:val="20"/>
                            </w:rPr>
                            <w:t>DE HACIENDA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2.7pt;margin-top:4.5pt;width:125.25pt;height:93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" stroked="f" strokeweight=".25pt">
              <v:textbox>
                <w:txbxContent>
                  <w:p w:rsidR="002862F1" w:rsidRPr="002862F1" w:rsidRDefault="002862F1">
                    <w:pPr>
                      <w:pStyle w:val="Ttulo2"/>
                      <w:rPr>
                        <w:sz w:val="20"/>
                      </w:rPr>
                    </w:pPr>
                    <w:r w:rsidRPr="002862F1">
                      <w:rPr>
                        <w:sz w:val="20"/>
                      </w:rPr>
                      <w:t>VICEPRESIDENCIA PRIMERA DEL GOBIERNO</w:t>
                    </w:r>
                  </w:p>
                  <w:p w:rsidR="002862F1" w:rsidRDefault="002862F1">
                    <w:pPr>
                      <w:pStyle w:val="Ttulo2"/>
                    </w:pPr>
                  </w:p>
                  <w:p w:rsidR="002862F1" w:rsidRPr="002862F1" w:rsidRDefault="002862F1">
                    <w:pPr>
                      <w:pStyle w:val="Ttulo2"/>
                      <w:rPr>
                        <w:sz w:val="20"/>
                      </w:rPr>
                    </w:pPr>
                    <w:r w:rsidRPr="002862F1">
                      <w:rPr>
                        <w:sz w:val="20"/>
                      </w:rPr>
                      <w:t xml:space="preserve">MINISTERIO </w:t>
                    </w:r>
                  </w:p>
                  <w:p w:rsidR="002862F1" w:rsidRPr="002862F1" w:rsidRDefault="002862F1" w:rsidP="00F22708">
                    <w:pPr>
                      <w:pStyle w:val="Ttulo2"/>
                      <w:rPr>
                        <w:sz w:val="20"/>
                      </w:rPr>
                    </w:pPr>
                    <w:r w:rsidRPr="002862F1">
                      <w:rPr>
                        <w:sz w:val="20"/>
                      </w:rPr>
                      <w:t>DE HACIENDA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3886200</wp:posOffset>
              </wp:positionH>
              <wp:positionV relativeFrom="paragraph">
                <wp:posOffset>-111760</wp:posOffset>
              </wp:positionV>
              <wp:extent cx="1554480" cy="164084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640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62F1" w:rsidRDefault="002862F1" w:rsidP="00E31CC0">
                          <w:pPr>
                            <w:jc w:val="both"/>
                            <w:rPr>
                              <w:rFonts w:ascii="Arial Narrow" w:hAnsi="Arial Narrow"/>
                              <w:sz w:val="14"/>
                            </w:rPr>
                          </w:pPr>
                        </w:p>
                        <w:p w:rsidR="002862F1" w:rsidRDefault="002862F1" w:rsidP="00E31CC0">
                          <w:pPr>
                            <w:pStyle w:val="Textoindependiente"/>
                            <w:shd w:val="pct10" w:color="auto" w:fill="FFFFFF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SECRETARÍA GENERAL DE FONDOS EUROPEOS</w:t>
                          </w:r>
                        </w:p>
                        <w:p w:rsidR="002862F1" w:rsidRDefault="002862F1" w:rsidP="00E31CC0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</w:rPr>
                          </w:pPr>
                        </w:p>
                        <w:p w:rsidR="002862F1" w:rsidRDefault="002862F1" w:rsidP="00E31CC0">
                          <w:pPr>
                            <w:pStyle w:val="Textoindependiente"/>
                            <w:shd w:val="clear" w:color="auto" w:fill="F3F3F3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 xml:space="preserve">DIRECCIÓN GENERAL DE FONDOS EUROPEOS </w:t>
                          </w:r>
                        </w:p>
                        <w:p w:rsidR="002862F1" w:rsidRDefault="002862F1" w:rsidP="00E31CC0">
                          <w:pPr>
                            <w:pStyle w:val="Textoindependiente"/>
                            <w:rPr>
                              <w:rFonts w:ascii="Gill Sans MT" w:hAnsi="Gill Sans M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06pt;margin-top:-8.8pt;width:122.4pt;height:129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" stroked="f">
              <v:textbox>
                <w:txbxContent>
                  <w:p w:rsidR="002862F1" w:rsidRDefault="002862F1" w:rsidP="00E31CC0">
                    <w:pPr>
                      <w:jc w:val="both"/>
                      <w:rPr>
                        <w:rFonts w:ascii="Arial Narrow" w:hAnsi="Arial Narrow"/>
                        <w:sz w:val="14"/>
                      </w:rPr>
                    </w:pPr>
                  </w:p>
                  <w:p w:rsidR="002862F1" w:rsidRDefault="002862F1" w:rsidP="00E31CC0">
                    <w:pPr>
                      <w:pStyle w:val="Textoindependiente"/>
                      <w:shd w:val="pct10" w:color="auto" w:fill="FFFFFF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SECRETARÍA GENERAL DE FONDOS EUROPEOS</w:t>
                    </w:r>
                  </w:p>
                  <w:p w:rsidR="002862F1" w:rsidRDefault="002862F1" w:rsidP="00E31CC0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</w:rPr>
                    </w:pPr>
                  </w:p>
                  <w:p w:rsidR="002862F1" w:rsidRDefault="002862F1" w:rsidP="00E31CC0">
                    <w:pPr>
                      <w:pStyle w:val="Textoindependiente"/>
                      <w:shd w:val="clear" w:color="auto" w:fill="F3F3F3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 xml:space="preserve">DIRECCIÓN GENERAL DE FONDOS EUROPEOS </w:t>
                    </w:r>
                  </w:p>
                  <w:p w:rsidR="002862F1" w:rsidRDefault="002862F1" w:rsidP="00E31CC0">
                    <w:pPr>
                      <w:pStyle w:val="Textoindependiente"/>
                      <w:rPr>
                        <w:rFonts w:ascii="Gill Sans MT" w:hAnsi="Gill Sans MT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2862F1" w:rsidRDefault="002862F1">
    <w:pPr>
      <w:pStyle w:val="Encabezado"/>
      <w:tabs>
        <w:tab w:val="clear" w:pos="4252"/>
        <w:tab w:val="clear" w:pos="8504"/>
        <w:tab w:val="left" w:pos="4935"/>
      </w:tabs>
    </w:pPr>
    <w:r>
      <w:rPr>
        <w:noProof/>
      </w:rPr>
      <w:drawing>
        <wp:inline distT="0" distB="0" distL="0" distR="0">
          <wp:extent cx="647700" cy="714375"/>
          <wp:effectExtent l="0" t="0" r="0" b="0"/>
          <wp:docPr id="1" name="Imagen 1" descr="Escudo_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_c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:rsidR="002862F1" w:rsidRDefault="002862F1">
    <w:pPr>
      <w:pStyle w:val="Encabezado"/>
    </w:pPr>
  </w:p>
  <w:p w:rsidR="002862F1" w:rsidRDefault="002862F1">
    <w:pPr>
      <w:pStyle w:val="Encabezado"/>
    </w:pPr>
  </w:p>
  <w:p w:rsidR="002862F1" w:rsidRDefault="002862F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AFD"/>
    <w:multiLevelType w:val="multilevel"/>
    <w:tmpl w:val="36385DD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94A93"/>
    <w:multiLevelType w:val="hybridMultilevel"/>
    <w:tmpl w:val="CAB2863C"/>
    <w:lvl w:ilvl="0" w:tplc="0C0A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C0A0017">
      <w:start w:val="1"/>
      <w:numFmt w:val="lowerLetter"/>
      <w:lvlText w:val="%2)"/>
      <w:lvlJc w:val="left"/>
      <w:pPr>
        <w:tabs>
          <w:tab w:val="num" w:pos="2291"/>
        </w:tabs>
        <w:ind w:left="2291" w:hanging="360"/>
      </w:pPr>
      <w:rPr>
        <w:rFonts w:hint="default"/>
      </w:rPr>
    </w:lvl>
    <w:lvl w:ilvl="2" w:tplc="49082D74">
      <w:start w:val="2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eastAsia="Times New Roman" w:hAnsi="Symbol" w:cs="Times New Roman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779582A"/>
    <w:multiLevelType w:val="multilevel"/>
    <w:tmpl w:val="BFD4D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45120"/>
    <w:multiLevelType w:val="hybridMultilevel"/>
    <w:tmpl w:val="951AA99A"/>
    <w:lvl w:ilvl="0" w:tplc="18EA48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6270A"/>
    <w:multiLevelType w:val="hybridMultilevel"/>
    <w:tmpl w:val="B6DCA9C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E6E4D"/>
    <w:multiLevelType w:val="hybridMultilevel"/>
    <w:tmpl w:val="BFD4D67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C0108"/>
    <w:multiLevelType w:val="hybridMultilevel"/>
    <w:tmpl w:val="859A003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63287"/>
    <w:multiLevelType w:val="hybridMultilevel"/>
    <w:tmpl w:val="9EEC3E64"/>
    <w:lvl w:ilvl="0" w:tplc="3C0E45D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97E6F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E75F0"/>
    <w:multiLevelType w:val="hybridMultilevel"/>
    <w:tmpl w:val="5FE659AE"/>
    <w:lvl w:ilvl="0" w:tplc="7BAE49DE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4B6F3300"/>
    <w:multiLevelType w:val="hybridMultilevel"/>
    <w:tmpl w:val="03147FA2"/>
    <w:lvl w:ilvl="0" w:tplc="0C0A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3C0E45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95E48"/>
    <w:multiLevelType w:val="hybridMultilevel"/>
    <w:tmpl w:val="53C66C72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1FCF5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CA93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ED1896"/>
    <w:multiLevelType w:val="hybridMultilevel"/>
    <w:tmpl w:val="B70009CC"/>
    <w:lvl w:ilvl="0" w:tplc="7A06A076">
      <w:start w:val="1"/>
      <w:numFmt w:val="decimal"/>
      <w:lvlText w:val="%1º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410223"/>
    <w:multiLevelType w:val="hybridMultilevel"/>
    <w:tmpl w:val="36385DDA"/>
    <w:lvl w:ilvl="0" w:tplc="3C0E45D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2622E2"/>
    <w:multiLevelType w:val="hybridMultilevel"/>
    <w:tmpl w:val="57DA9BA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0E45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93EE8"/>
    <w:multiLevelType w:val="hybridMultilevel"/>
    <w:tmpl w:val="2DFC66A4"/>
    <w:lvl w:ilvl="0" w:tplc="3C0E45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5"/>
  </w:num>
  <w:num w:numId="5">
    <w:abstractNumId w:val="2"/>
  </w:num>
  <w:num w:numId="6">
    <w:abstractNumId w:val="14"/>
  </w:num>
  <w:num w:numId="7">
    <w:abstractNumId w:val="4"/>
  </w:num>
  <w:num w:numId="8">
    <w:abstractNumId w:val="6"/>
  </w:num>
  <w:num w:numId="9">
    <w:abstractNumId w:val="3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AB6"/>
    <w:rsid w:val="00022D75"/>
    <w:rsid w:val="000A2CEE"/>
    <w:rsid w:val="000A752E"/>
    <w:rsid w:val="000B44F1"/>
    <w:rsid w:val="000B5A9C"/>
    <w:rsid w:val="000D40A6"/>
    <w:rsid w:val="00104D11"/>
    <w:rsid w:val="00113CAE"/>
    <w:rsid w:val="001300D7"/>
    <w:rsid w:val="00153824"/>
    <w:rsid w:val="001B1B8E"/>
    <w:rsid w:val="001B4369"/>
    <w:rsid w:val="001B5109"/>
    <w:rsid w:val="001C048D"/>
    <w:rsid w:val="001C59FC"/>
    <w:rsid w:val="001E2A03"/>
    <w:rsid w:val="001F1529"/>
    <w:rsid w:val="002362A9"/>
    <w:rsid w:val="00255A80"/>
    <w:rsid w:val="00270D37"/>
    <w:rsid w:val="00276AEA"/>
    <w:rsid w:val="002862F1"/>
    <w:rsid w:val="00295E5A"/>
    <w:rsid w:val="00297497"/>
    <w:rsid w:val="002B2529"/>
    <w:rsid w:val="00313396"/>
    <w:rsid w:val="003147D8"/>
    <w:rsid w:val="00315AAB"/>
    <w:rsid w:val="00344104"/>
    <w:rsid w:val="003A1A0B"/>
    <w:rsid w:val="003A7859"/>
    <w:rsid w:val="003B01CA"/>
    <w:rsid w:val="003B3562"/>
    <w:rsid w:val="004314E1"/>
    <w:rsid w:val="0044268B"/>
    <w:rsid w:val="004462F2"/>
    <w:rsid w:val="004843ED"/>
    <w:rsid w:val="0049227C"/>
    <w:rsid w:val="004A2DF8"/>
    <w:rsid w:val="004B3377"/>
    <w:rsid w:val="004B4DD9"/>
    <w:rsid w:val="004B5476"/>
    <w:rsid w:val="004F274A"/>
    <w:rsid w:val="005122D8"/>
    <w:rsid w:val="00520B79"/>
    <w:rsid w:val="0053170C"/>
    <w:rsid w:val="0054298C"/>
    <w:rsid w:val="00547507"/>
    <w:rsid w:val="005B1CA3"/>
    <w:rsid w:val="005C7140"/>
    <w:rsid w:val="005D242A"/>
    <w:rsid w:val="005D3476"/>
    <w:rsid w:val="005D5DA8"/>
    <w:rsid w:val="005D6F90"/>
    <w:rsid w:val="0061563D"/>
    <w:rsid w:val="00620106"/>
    <w:rsid w:val="006420C0"/>
    <w:rsid w:val="00650D14"/>
    <w:rsid w:val="0066402E"/>
    <w:rsid w:val="006651D7"/>
    <w:rsid w:val="00674267"/>
    <w:rsid w:val="0068733B"/>
    <w:rsid w:val="00693586"/>
    <w:rsid w:val="006B13B4"/>
    <w:rsid w:val="00705D6C"/>
    <w:rsid w:val="007127CB"/>
    <w:rsid w:val="00721AB6"/>
    <w:rsid w:val="00723C05"/>
    <w:rsid w:val="007421EB"/>
    <w:rsid w:val="00744FE8"/>
    <w:rsid w:val="00780AEB"/>
    <w:rsid w:val="00786C90"/>
    <w:rsid w:val="00793569"/>
    <w:rsid w:val="00793C88"/>
    <w:rsid w:val="00795CBA"/>
    <w:rsid w:val="007E2CAA"/>
    <w:rsid w:val="00824C4E"/>
    <w:rsid w:val="00824CEB"/>
    <w:rsid w:val="0083094B"/>
    <w:rsid w:val="00837FDB"/>
    <w:rsid w:val="00892410"/>
    <w:rsid w:val="008C4F1E"/>
    <w:rsid w:val="008E06F0"/>
    <w:rsid w:val="008E50CD"/>
    <w:rsid w:val="009172F6"/>
    <w:rsid w:val="009502C0"/>
    <w:rsid w:val="00957171"/>
    <w:rsid w:val="00957E3D"/>
    <w:rsid w:val="009703C1"/>
    <w:rsid w:val="00972F40"/>
    <w:rsid w:val="0097572B"/>
    <w:rsid w:val="00984331"/>
    <w:rsid w:val="00993D6A"/>
    <w:rsid w:val="009A4264"/>
    <w:rsid w:val="009B52E8"/>
    <w:rsid w:val="009C3992"/>
    <w:rsid w:val="00A2158A"/>
    <w:rsid w:val="00A33219"/>
    <w:rsid w:val="00A37A72"/>
    <w:rsid w:val="00A4643A"/>
    <w:rsid w:val="00A470DE"/>
    <w:rsid w:val="00A478F4"/>
    <w:rsid w:val="00A6671E"/>
    <w:rsid w:val="00A81AED"/>
    <w:rsid w:val="00A82B3E"/>
    <w:rsid w:val="00AB750C"/>
    <w:rsid w:val="00AE5F8D"/>
    <w:rsid w:val="00B02C9B"/>
    <w:rsid w:val="00B045B8"/>
    <w:rsid w:val="00B049DA"/>
    <w:rsid w:val="00B108F9"/>
    <w:rsid w:val="00B45100"/>
    <w:rsid w:val="00B611F3"/>
    <w:rsid w:val="00B73E3C"/>
    <w:rsid w:val="00BC0A19"/>
    <w:rsid w:val="00BD31C7"/>
    <w:rsid w:val="00BF3CD0"/>
    <w:rsid w:val="00C064CE"/>
    <w:rsid w:val="00C16A63"/>
    <w:rsid w:val="00C16C30"/>
    <w:rsid w:val="00C351CD"/>
    <w:rsid w:val="00CA40BB"/>
    <w:rsid w:val="00CA629B"/>
    <w:rsid w:val="00CA6427"/>
    <w:rsid w:val="00CC30D1"/>
    <w:rsid w:val="00CD46CD"/>
    <w:rsid w:val="00CE31E4"/>
    <w:rsid w:val="00D01BD4"/>
    <w:rsid w:val="00D11B83"/>
    <w:rsid w:val="00D269BF"/>
    <w:rsid w:val="00D613B0"/>
    <w:rsid w:val="00D6795C"/>
    <w:rsid w:val="00D75A24"/>
    <w:rsid w:val="00D94606"/>
    <w:rsid w:val="00DB171E"/>
    <w:rsid w:val="00DD2F06"/>
    <w:rsid w:val="00E03466"/>
    <w:rsid w:val="00E07900"/>
    <w:rsid w:val="00E15D9B"/>
    <w:rsid w:val="00E2439D"/>
    <w:rsid w:val="00E31CC0"/>
    <w:rsid w:val="00E33AAE"/>
    <w:rsid w:val="00E364F7"/>
    <w:rsid w:val="00E44781"/>
    <w:rsid w:val="00E70CAC"/>
    <w:rsid w:val="00E84825"/>
    <w:rsid w:val="00EC0826"/>
    <w:rsid w:val="00ED38AA"/>
    <w:rsid w:val="00EF6197"/>
    <w:rsid w:val="00F10F03"/>
    <w:rsid w:val="00F22708"/>
    <w:rsid w:val="00F83867"/>
    <w:rsid w:val="00FA14C2"/>
    <w:rsid w:val="00FB3A5E"/>
    <w:rsid w:val="00FB665A"/>
    <w:rsid w:val="00FD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,"/>
  <w:listSeparator w:val=";"/>
  <w14:docId w14:val="585C1CB1"/>
  <w15:chartTrackingRefBased/>
  <w15:docId w15:val="{92EFBF33-BFD9-4623-849D-ED8F8D4D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 Narrow" w:hAnsi="Arial Narrow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 Narrow" w:hAnsi="Arial Narrow"/>
      <w:sz w:val="14"/>
    </w:rPr>
  </w:style>
  <w:style w:type="character" w:styleId="Nmerodepgina">
    <w:name w:val="page number"/>
    <w:basedOn w:val="Fuentedeprrafopredeter"/>
  </w:style>
  <w:style w:type="paragraph" w:styleId="Textoindependiente2">
    <w:name w:val="Body Text 2"/>
    <w:basedOn w:val="Normal"/>
    <w:pPr>
      <w:spacing w:before="120"/>
      <w:jc w:val="both"/>
    </w:pPr>
    <w:rPr>
      <w:rFonts w:ascii="Arial" w:hAnsi="Arial" w:cs="Arial"/>
      <w:b/>
      <w:bCs/>
      <w:sz w:val="28"/>
    </w:rPr>
  </w:style>
  <w:style w:type="paragraph" w:styleId="Textodeglobo">
    <w:name w:val="Balloon Text"/>
    <w:basedOn w:val="Normal"/>
    <w:semiHidden/>
    <w:rsid w:val="00D11B83"/>
    <w:rPr>
      <w:rFonts w:ascii="Tahoma" w:hAnsi="Tahoma" w:cs="Tahoma"/>
      <w:sz w:val="16"/>
      <w:szCs w:val="16"/>
    </w:rPr>
  </w:style>
  <w:style w:type="paragraph" w:customStyle="1" w:styleId="ZchnZchnCharZchnZchnChar1Car">
    <w:name w:val="Zchn Zchn Char Zchn Zchn Char1 Car"/>
    <w:basedOn w:val="Normal"/>
    <w:rsid w:val="00837FDB"/>
    <w:rPr>
      <w:sz w:val="24"/>
      <w:szCs w:val="24"/>
      <w:lang w:val="pl-PL" w:eastAsia="pl-PL"/>
    </w:rPr>
  </w:style>
  <w:style w:type="paragraph" w:customStyle="1" w:styleId="CarCarCarCarCarCar">
    <w:name w:val="Car Car Car Car Car Car"/>
    <w:basedOn w:val="Normal"/>
    <w:rsid w:val="0068733B"/>
    <w:rPr>
      <w:rFonts w:cs="Arial"/>
      <w:sz w:val="24"/>
      <w:szCs w:val="24"/>
      <w:lang w:val="pl-PL" w:eastAsia="pl-PL"/>
    </w:rPr>
  </w:style>
  <w:style w:type="paragraph" w:styleId="Textonotapie">
    <w:name w:val="footnote text"/>
    <w:basedOn w:val="Normal"/>
    <w:semiHidden/>
    <w:rsid w:val="00A6671E"/>
  </w:style>
  <w:style w:type="character" w:styleId="Refdenotaalpie">
    <w:name w:val="footnote reference"/>
    <w:basedOn w:val="Fuentedeprrafopredeter"/>
    <w:semiHidden/>
    <w:rsid w:val="00A6671E"/>
    <w:rPr>
      <w:vertAlign w:val="superscript"/>
    </w:rPr>
  </w:style>
  <w:style w:type="character" w:styleId="Hipervnculo">
    <w:name w:val="Hyperlink"/>
    <w:basedOn w:val="Fuentedeprrafopredeter"/>
    <w:rsid w:val="00A82B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BF3CD0"/>
    <w:pPr>
      <w:ind w:left="720"/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rsid w:val="00E31CC0"/>
    <w:rPr>
      <w:rFonts w:ascii="Arial Narrow" w:hAnsi="Arial Narrow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erfiles\KG000218\Datos%20de%20programa\Microsoft\Plantillas\Modelo%20de%20informe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informe.dot</Template>
  <TotalTime>3</TotalTime>
  <Pages>1</Pages>
  <Words>270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 de contestación a la pregunta parlamentaria de la Excma</vt:lpstr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 de contestación a la pregunta parlamentaria de la Excma</dc:title>
  <dc:subject/>
  <dc:creator>IGAE</dc:creator>
  <cp:keywords/>
  <dc:description/>
  <cp:lastModifiedBy>Ortega Martín, Oliver</cp:lastModifiedBy>
  <cp:revision>3</cp:revision>
  <cp:lastPrinted>2023-03-06T17:25:00Z</cp:lastPrinted>
  <dcterms:created xsi:type="dcterms:W3CDTF">2024-04-01T15:19:00Z</dcterms:created>
  <dcterms:modified xsi:type="dcterms:W3CDTF">2024-04-03T11:00:00Z</dcterms:modified>
</cp:coreProperties>
</file>